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54A" w:rsidRPr="00516466" w:rsidRDefault="00EF054A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F054A" w:rsidRPr="00516466" w:rsidRDefault="00EF054A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EF054A" w:rsidRDefault="00EF054A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EF054A" w:rsidRDefault="00EF054A" w:rsidP="006C0EC4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 xml:space="preserve">До  </w:t>
      </w:r>
    </w:p>
    <w:p w:rsidR="00EF054A" w:rsidRPr="00E67781" w:rsidRDefault="00EF054A" w:rsidP="006F26FC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„Аква агро системс” ЕООД</w:t>
      </w:r>
    </w:p>
    <w:p w:rsidR="00EF054A" w:rsidRDefault="00EF054A" w:rsidP="006F26FC">
      <w:pPr>
        <w:ind w:right="24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гр. Пловдив, бул. Асеновградско шосе Б8-13</w:t>
      </w:r>
    </w:p>
    <w:p w:rsidR="00EF054A" w:rsidRDefault="00EF054A" w:rsidP="006F26FC">
      <w:pPr>
        <w:ind w:right="240"/>
        <w:jc w:val="both"/>
        <w:rPr>
          <w:rFonts w:ascii="Verdana" w:hAnsi="Verdana"/>
          <w:b/>
          <w:lang w:val="bg-BG"/>
        </w:rPr>
      </w:pPr>
    </w:p>
    <w:p w:rsidR="00EF054A" w:rsidRDefault="00EF054A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Марица</w:t>
      </w:r>
    </w:p>
    <w:p w:rsidR="00EF054A" w:rsidRDefault="00EF054A" w:rsidP="006969CB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Кметство с. Рогош</w:t>
      </w:r>
    </w:p>
    <w:p w:rsidR="00EF054A" w:rsidRPr="00E67781" w:rsidRDefault="00EF054A" w:rsidP="006C0EC4">
      <w:pPr>
        <w:ind w:right="240"/>
        <w:jc w:val="both"/>
        <w:rPr>
          <w:rFonts w:ascii="Verdana" w:hAnsi="Verdana"/>
          <w:b/>
          <w:color w:val="C0C0C0"/>
          <w:lang w:val="ru-RU"/>
        </w:rPr>
      </w:pPr>
      <w:r w:rsidRPr="00E67781">
        <w:rPr>
          <w:rFonts w:ascii="Verdana" w:hAnsi="Verdana"/>
          <w:b/>
          <w:color w:val="C0C0C0"/>
          <w:lang w:val="ru-RU"/>
        </w:rPr>
        <w:t>БД ИБР гр. Пловдив</w:t>
      </w:r>
    </w:p>
    <w:p w:rsidR="00EF054A" w:rsidRDefault="00EF054A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F054A" w:rsidRPr="00516466" w:rsidRDefault="00EF054A" w:rsidP="006C0EC4">
      <w:pPr>
        <w:ind w:right="240"/>
        <w:jc w:val="both"/>
        <w:rPr>
          <w:rFonts w:ascii="Verdana" w:hAnsi="Verdana"/>
          <w:b/>
          <w:lang w:val="ru-RU"/>
        </w:rPr>
      </w:pPr>
    </w:p>
    <w:p w:rsidR="00EF054A" w:rsidRPr="008030EF" w:rsidRDefault="00EF054A" w:rsidP="008030EF">
      <w:pPr>
        <w:ind w:right="282"/>
        <w:jc w:val="both"/>
        <w:rPr>
          <w:rFonts w:ascii="Verdana" w:hAnsi="Verdana"/>
          <w:bCs/>
          <w:lang w:val="ru-RU"/>
        </w:rPr>
      </w:pPr>
      <w:r w:rsidRPr="00E26D9C">
        <w:rPr>
          <w:rFonts w:ascii="Verdana" w:hAnsi="Verdana"/>
          <w:b/>
          <w:lang w:val="ru-RU"/>
        </w:rPr>
        <w:t>Относно</w:t>
      </w:r>
      <w:r w:rsidRPr="00BF1A7F">
        <w:rPr>
          <w:rFonts w:ascii="Verdana" w:hAnsi="Verdana"/>
          <w:b/>
          <w:lang w:val="ru-RU"/>
        </w:rPr>
        <w:t>:</w:t>
      </w:r>
      <w:r w:rsidRPr="00BF1A7F">
        <w:rPr>
          <w:rFonts w:ascii="Verdana" w:hAnsi="Verdana"/>
          <w:lang w:val="ru-RU"/>
        </w:rPr>
        <w:t xml:space="preserve"> Уведомление </w:t>
      </w:r>
      <w:r>
        <w:rPr>
          <w:rFonts w:ascii="Verdana" w:hAnsi="Verdana"/>
          <w:bCs/>
          <w:lang w:val="bg-BG"/>
        </w:rPr>
        <w:t>с вх. № ОВОС-24</w:t>
      </w:r>
      <w:r w:rsidRPr="00BF1A7F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14</w:t>
      </w:r>
      <w:r w:rsidRPr="00BF1A7F">
        <w:rPr>
          <w:rFonts w:ascii="Verdana" w:hAnsi="Verdana"/>
          <w:bCs/>
          <w:lang w:val="bg-BG"/>
        </w:rPr>
        <w:t>.</w:t>
      </w:r>
      <w:r>
        <w:rPr>
          <w:rFonts w:ascii="Verdana" w:hAnsi="Verdana"/>
          <w:bCs/>
          <w:lang w:val="bg-BG"/>
        </w:rPr>
        <w:t>01</w:t>
      </w:r>
      <w:r w:rsidRPr="00BF1A7F">
        <w:rPr>
          <w:rFonts w:ascii="Verdana" w:hAnsi="Verdana"/>
          <w:bCs/>
          <w:lang w:val="bg-BG"/>
        </w:rPr>
        <w:t>.201</w:t>
      </w:r>
      <w:r>
        <w:rPr>
          <w:rFonts w:ascii="Verdana" w:hAnsi="Verdana"/>
          <w:bCs/>
          <w:lang w:val="bg-BG"/>
        </w:rPr>
        <w:t>4</w:t>
      </w:r>
      <w:r w:rsidRPr="00BF1A7F">
        <w:rPr>
          <w:rFonts w:ascii="Verdana" w:hAnsi="Verdana"/>
          <w:bCs/>
          <w:lang w:val="bg-BG"/>
        </w:rPr>
        <w:t xml:space="preserve"> г.</w:t>
      </w:r>
      <w:r w:rsidRPr="00BF1A7F">
        <w:rPr>
          <w:rFonts w:ascii="Verdana" w:hAnsi="Verdana"/>
          <w:lang w:val="ru-RU"/>
        </w:rPr>
        <w:t xml:space="preserve">  за инвестиционно предложение</w:t>
      </w:r>
      <w:r w:rsidRPr="00BF1A7F">
        <w:rPr>
          <w:rStyle w:val="BodyTextChar"/>
          <w:rFonts w:ascii="Verdana" w:hAnsi="Verdana"/>
          <w:b/>
        </w:rPr>
        <w:t>:</w:t>
      </w:r>
      <w:r>
        <w:rPr>
          <w:rFonts w:ascii="Verdana" w:hAnsi="Verdana"/>
          <w:b/>
          <w:lang w:val="bg-BG"/>
        </w:rPr>
        <w:t xml:space="preserve"> </w:t>
      </w:r>
      <w:r w:rsidRPr="006F26FC">
        <w:rPr>
          <w:rFonts w:ascii="Verdana" w:hAnsi="Verdana"/>
          <w:b/>
          <w:lang w:val="bg-BG"/>
        </w:rPr>
        <w:t>„</w:t>
      </w:r>
      <w:r>
        <w:rPr>
          <w:rFonts w:ascii="Verdana" w:hAnsi="Verdana"/>
          <w:b/>
          <w:lang w:val="bg-BG"/>
        </w:rPr>
        <w:t xml:space="preserve">Преструктуриране и конверсия на винени лозя с изграждане на система за капково напояване“ </w:t>
      </w:r>
      <w:r>
        <w:rPr>
          <w:rFonts w:ascii="Verdana" w:hAnsi="Verdana"/>
          <w:lang w:val="bg-BG"/>
        </w:rPr>
        <w:t xml:space="preserve">в имоти </w:t>
      </w:r>
      <w:r>
        <w:rPr>
          <w:rFonts w:ascii="Verdana" w:hAnsi="Verdana"/>
          <w:bCs/>
          <w:lang w:val="bg-BG"/>
        </w:rPr>
        <w:t>№ 62858.29.42,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62858.29.41,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62858.29.26,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62858.29.19,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62858.29.112,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62858.29.105,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62858.29.51,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62858.29.65,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62858.28.52,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62858.29.109,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62858.29.108,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62858.29.21,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62858.29.22,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62858.29.98,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62858.29.129,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62858.29.95,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62858.29.113,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62858.29.27,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62858.29.104,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62858.29.18,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62858.29.110,</w:t>
      </w:r>
      <w:r w:rsidRPr="007E05E9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62858.28.55</w:t>
      </w:r>
      <w:r w:rsidRPr="008030EF">
        <w:rPr>
          <w:rFonts w:ascii="Verdana" w:hAnsi="Verdana"/>
          <w:lang w:val="bg-BG"/>
        </w:rPr>
        <w:t xml:space="preserve">, с. </w:t>
      </w:r>
      <w:r>
        <w:rPr>
          <w:rFonts w:ascii="Verdana" w:hAnsi="Verdana"/>
          <w:lang w:val="bg-BG"/>
        </w:rPr>
        <w:t>Рогош</w:t>
      </w:r>
      <w:r w:rsidRPr="008030EF">
        <w:rPr>
          <w:rFonts w:ascii="Verdana" w:hAnsi="Verdana"/>
          <w:lang w:val="bg-BG"/>
        </w:rPr>
        <w:t xml:space="preserve">, община </w:t>
      </w:r>
      <w:r>
        <w:rPr>
          <w:rFonts w:ascii="Verdana" w:hAnsi="Verdana"/>
          <w:lang w:val="bg-BG"/>
        </w:rPr>
        <w:t>Марица.</w:t>
      </w:r>
    </w:p>
    <w:p w:rsidR="00EF054A" w:rsidRDefault="00EF054A" w:rsidP="006C0EC4">
      <w:pPr>
        <w:ind w:right="240"/>
        <w:jc w:val="both"/>
        <w:rPr>
          <w:rFonts w:ascii="Verdana" w:hAnsi="Verdana"/>
          <w:bCs/>
          <w:lang w:val="ru-RU"/>
        </w:rPr>
      </w:pPr>
    </w:p>
    <w:p w:rsidR="00EF054A" w:rsidRPr="008030EF" w:rsidRDefault="00EF054A" w:rsidP="006C0EC4">
      <w:pPr>
        <w:ind w:right="240"/>
        <w:jc w:val="both"/>
        <w:rPr>
          <w:rFonts w:ascii="Verdana" w:hAnsi="Verdana"/>
          <w:bCs/>
          <w:lang w:val="bg-BG"/>
        </w:rPr>
      </w:pPr>
      <w:r w:rsidRPr="008030EF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8030EF">
        <w:rPr>
          <w:rFonts w:ascii="Verdana" w:hAnsi="Verdana"/>
          <w:bCs/>
          <w:lang w:val="bg-BG"/>
        </w:rPr>
        <w:t xml:space="preserve">, </w:t>
      </w:r>
    </w:p>
    <w:p w:rsidR="00EF054A" w:rsidRPr="00516466" w:rsidRDefault="00EF054A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F054A" w:rsidRPr="00516466" w:rsidRDefault="00EF054A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F054A" w:rsidRPr="00516466" w:rsidRDefault="00EF054A" w:rsidP="00BF1A7F">
      <w:pPr>
        <w:spacing w:before="120"/>
        <w:ind w:right="283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F054A" w:rsidRPr="00516466" w:rsidRDefault="00EF054A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 1, буква </w:t>
      </w:r>
      <w:r>
        <w:rPr>
          <w:rFonts w:ascii="Verdana" w:hAnsi="Verdana"/>
          <w:lang w:val="bg-BG"/>
        </w:rPr>
        <w:t>„в”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F054A" w:rsidRPr="00516466" w:rsidRDefault="00EF054A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  <w:lang w:val="ru-RU"/>
        </w:rPr>
        <w:t>я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 на</w:t>
      </w:r>
      <w:r>
        <w:rPr>
          <w:rFonts w:ascii="Verdana" w:hAnsi="Verdana"/>
        </w:rPr>
        <w:t xml:space="preserve"> Община Марица и с. Рогош.</w:t>
      </w:r>
    </w:p>
    <w:p w:rsidR="00EF054A" w:rsidRPr="00516466" w:rsidRDefault="00EF054A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F054A" w:rsidRPr="00516466" w:rsidRDefault="00EF054A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>
        <w:rPr>
          <w:rFonts w:ascii="Verdana" w:hAnsi="Verdana"/>
          <w:lang w:val="bg-BG"/>
        </w:rPr>
        <w:t xml:space="preserve"> (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>
        <w:rPr>
          <w:rFonts w:ascii="Verdana" w:hAnsi="Verdana"/>
          <w:lang w:val="bg-BG"/>
        </w:rPr>
        <w:t>).</w:t>
      </w:r>
    </w:p>
    <w:p w:rsidR="00EF054A" w:rsidRPr="00516466" w:rsidRDefault="00EF054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F054A" w:rsidRPr="00516466" w:rsidRDefault="00EF054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F054A" w:rsidRPr="00516466" w:rsidRDefault="00EF054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F054A" w:rsidRPr="00516466" w:rsidRDefault="00EF054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EF054A" w:rsidRPr="00516466" w:rsidRDefault="00EF054A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F054A" w:rsidRPr="00BD3E37" w:rsidRDefault="00EF054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</w:t>
      </w:r>
      <w:r w:rsidRPr="00BD3E37">
        <w:rPr>
          <w:rFonts w:ascii="Verdana" w:hAnsi="Verdana"/>
          <w:lang w:val="ru-RU"/>
        </w:rPr>
        <w:t xml:space="preserve"> защитен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0000578 „Река Марица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EF054A" w:rsidRPr="00516466" w:rsidRDefault="00EF054A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F054A" w:rsidRPr="00516466" w:rsidRDefault="00EF054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EF054A" w:rsidRPr="00516466" w:rsidRDefault="00EF054A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F054A" w:rsidRPr="00516466" w:rsidRDefault="00EF054A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F054A" w:rsidRPr="00516466" w:rsidRDefault="00EF054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F054A" w:rsidRPr="00516466" w:rsidRDefault="00EF054A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F054A" w:rsidRDefault="00EF054A" w:rsidP="00516466">
      <w:pPr>
        <w:ind w:right="566"/>
        <w:jc w:val="both"/>
        <w:rPr>
          <w:rFonts w:ascii="Verdana" w:hAnsi="Verdana"/>
          <w:lang w:val="ru-RU"/>
        </w:rPr>
      </w:pPr>
    </w:p>
    <w:p w:rsidR="00EF054A" w:rsidRDefault="00EF054A" w:rsidP="00516466">
      <w:pPr>
        <w:ind w:right="566"/>
        <w:jc w:val="both"/>
        <w:rPr>
          <w:rFonts w:ascii="Verdana" w:hAnsi="Verdana"/>
          <w:lang w:val="ru-RU"/>
        </w:rPr>
      </w:pPr>
    </w:p>
    <w:p w:rsidR="00EF054A" w:rsidRDefault="00EF054A" w:rsidP="00516466">
      <w:pPr>
        <w:ind w:right="566"/>
        <w:jc w:val="both"/>
        <w:rPr>
          <w:rFonts w:ascii="Verdana" w:hAnsi="Verdana"/>
          <w:lang w:val="ru-RU"/>
        </w:rPr>
      </w:pPr>
    </w:p>
    <w:p w:rsidR="00EF054A" w:rsidRPr="00516466" w:rsidRDefault="00EF054A" w:rsidP="00516466">
      <w:pPr>
        <w:ind w:right="566"/>
        <w:jc w:val="both"/>
        <w:rPr>
          <w:rFonts w:ascii="Verdana" w:hAnsi="Verdana"/>
          <w:lang w:val="ru-RU"/>
        </w:rPr>
      </w:pPr>
    </w:p>
    <w:p w:rsidR="00EF054A" w:rsidRPr="00516466" w:rsidRDefault="00EF054A" w:rsidP="006C0EC4">
      <w:pPr>
        <w:ind w:right="240"/>
        <w:jc w:val="both"/>
        <w:rPr>
          <w:rFonts w:ascii="Verdana" w:hAnsi="Verdana"/>
          <w:lang w:val="ru-RU"/>
        </w:rPr>
      </w:pPr>
    </w:p>
    <w:p w:rsidR="00EF054A" w:rsidRDefault="00EF054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F054A" w:rsidRDefault="00EF054A" w:rsidP="001C479F">
      <w:pPr>
        <w:jc w:val="both"/>
        <w:rPr>
          <w:rFonts w:ascii="Verdana" w:hAnsi="Verdana"/>
          <w:b/>
          <w:lang w:val="ru-RU"/>
        </w:rPr>
      </w:pPr>
    </w:p>
    <w:p w:rsidR="00EF054A" w:rsidRDefault="00EF054A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F054A" w:rsidRDefault="00EF054A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F054A" w:rsidRDefault="00EF054A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</w:t>
      </w:r>
    </w:p>
    <w:p w:rsidR="00EF054A" w:rsidRDefault="00EF054A" w:rsidP="00EE597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EF054A" w:rsidRPr="00D31B84" w:rsidRDefault="00EF054A" w:rsidP="009920E4">
      <w:pPr>
        <w:pStyle w:val="Footer"/>
        <w:tabs>
          <w:tab w:val="left" w:pos="1500"/>
        </w:tabs>
        <w:ind w:left="-540"/>
        <w:jc w:val="both"/>
      </w:pPr>
      <w:r>
        <w:rPr>
          <w:lang w:val="bg-BG"/>
        </w:rPr>
        <w:t xml:space="preserve">        </w:t>
      </w:r>
      <w:bookmarkStart w:id="0" w:name="_GoBack"/>
      <w:bookmarkEnd w:id="0"/>
    </w:p>
    <w:p w:rsidR="00EF054A" w:rsidRPr="00D31B84" w:rsidRDefault="00EF054A" w:rsidP="00DC0D7B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765A8D">
        <w:rPr>
          <w:rFonts w:ascii="Verdana" w:hAnsi="Verdana"/>
          <w:bCs/>
          <w:lang w:val="ru-RU"/>
        </w:rPr>
        <w:t xml:space="preserve">      </w:t>
      </w:r>
      <w:r w:rsidRPr="00D31B84">
        <w:rPr>
          <w:rFonts w:ascii="Verdana" w:hAnsi="Verdana"/>
          <w:bCs/>
        </w:rPr>
        <w:t xml:space="preserve">Съгласувал:.............                    </w:t>
      </w:r>
      <w:r>
        <w:rPr>
          <w:rFonts w:ascii="Verdana" w:hAnsi="Verdana"/>
          <w:bCs/>
        </w:rPr>
        <w:t xml:space="preserve">                   </w:t>
      </w:r>
      <w:r w:rsidRPr="00D31B84">
        <w:rPr>
          <w:rFonts w:ascii="Verdana" w:hAnsi="Verdana"/>
          <w:bCs/>
        </w:rPr>
        <w:t xml:space="preserve"> </w:t>
      </w:r>
      <w:r>
        <w:rPr>
          <w:rFonts w:ascii="Verdana" w:hAnsi="Verdana"/>
          <w:bCs/>
        </w:rPr>
        <w:t xml:space="preserve">   </w:t>
      </w:r>
      <w:r w:rsidRPr="00D31B84">
        <w:rPr>
          <w:rFonts w:ascii="Verdana" w:hAnsi="Verdana"/>
          <w:bCs/>
        </w:rPr>
        <w:t xml:space="preserve"> Изготвили:   ..............</w:t>
      </w:r>
    </w:p>
    <w:p w:rsidR="00EF054A" w:rsidRPr="00D31B84" w:rsidRDefault="00EF054A" w:rsidP="00DC0D7B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Д.Димитров, Директор Дирекция ПД </w:t>
      </w:r>
      <w:r>
        <w:rPr>
          <w:rFonts w:ascii="Verdana" w:hAnsi="Verdana"/>
          <w:bCs/>
          <w:lang w:val="ru-RU"/>
        </w:rPr>
        <w:t xml:space="preserve">                    А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Станева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</w:t>
      </w:r>
      <w:r>
        <w:rPr>
          <w:rFonts w:ascii="Verdana" w:hAnsi="Verdana"/>
          <w:bCs/>
        </w:rPr>
        <w:t xml:space="preserve"> </w:t>
      </w:r>
      <w:r w:rsidRPr="00D31B84">
        <w:rPr>
          <w:rFonts w:ascii="Verdana" w:hAnsi="Verdana"/>
          <w:bCs/>
        </w:rPr>
        <w:t>експерт</w:t>
      </w:r>
    </w:p>
    <w:p w:rsidR="00EF054A" w:rsidRPr="00D31B84" w:rsidRDefault="00EF054A" w:rsidP="00DC0D7B">
      <w:pPr>
        <w:pStyle w:val="Footer"/>
        <w:ind w:left="-540"/>
        <w:jc w:val="both"/>
        <w:rPr>
          <w:rFonts w:ascii="Verdana" w:hAnsi="Verdana"/>
          <w:bCs/>
        </w:rPr>
      </w:pPr>
      <w:r w:rsidRPr="00D31B84">
        <w:rPr>
          <w:rFonts w:ascii="Verdana" w:hAnsi="Verdana"/>
          <w:bCs/>
        </w:rPr>
        <w:t xml:space="preserve">         </w:t>
      </w:r>
      <w:r>
        <w:rPr>
          <w:rFonts w:ascii="Verdana" w:hAnsi="Verdana"/>
          <w:bCs/>
        </w:rPr>
        <w:t xml:space="preserve">                                                                                               </w:t>
      </w:r>
      <w:r w:rsidRPr="00D31B84">
        <w:rPr>
          <w:rFonts w:ascii="Verdana" w:hAnsi="Verdana"/>
          <w:bCs/>
        </w:rPr>
        <w:t>.............</w:t>
      </w:r>
    </w:p>
    <w:p w:rsidR="00EF054A" w:rsidRPr="00D31B84" w:rsidRDefault="00EF054A" w:rsidP="00DC0D7B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                   Н</w:t>
      </w:r>
      <w:r w:rsidRPr="00D31B84">
        <w:rPr>
          <w:rFonts w:ascii="Verdana" w:hAnsi="Verdana"/>
          <w:bCs/>
        </w:rPr>
        <w:t xml:space="preserve">. </w:t>
      </w:r>
      <w:r>
        <w:rPr>
          <w:rFonts w:ascii="Verdana" w:hAnsi="Verdana"/>
          <w:bCs/>
        </w:rPr>
        <w:t>Иса</w:t>
      </w:r>
      <w:r w:rsidRPr="00D31B84">
        <w:rPr>
          <w:rFonts w:ascii="Verdana" w:hAnsi="Verdana"/>
          <w:bCs/>
        </w:rPr>
        <w:t xml:space="preserve">, </w:t>
      </w:r>
      <w:r>
        <w:rPr>
          <w:rFonts w:ascii="Verdana" w:hAnsi="Verdana"/>
          <w:bCs/>
        </w:rPr>
        <w:t>ст</w:t>
      </w:r>
      <w:r w:rsidRPr="00D31B84">
        <w:rPr>
          <w:rFonts w:ascii="Verdana" w:hAnsi="Verdana"/>
          <w:bCs/>
        </w:rPr>
        <w:t>. експерт</w:t>
      </w:r>
    </w:p>
    <w:p w:rsidR="00EF054A" w:rsidRPr="007C5D47" w:rsidRDefault="00EF054A" w:rsidP="002A753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lang w:val="ru-RU"/>
        </w:rPr>
      </w:pPr>
    </w:p>
    <w:sectPr w:rsidR="00EF054A" w:rsidRPr="007C5D47" w:rsidSect="00BF1A7F">
      <w:footerReference w:type="default" r:id="rId7"/>
      <w:headerReference w:type="first" r:id="rId8"/>
      <w:footerReference w:type="first" r:id="rId9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54A" w:rsidRDefault="00EF054A">
      <w:r>
        <w:separator/>
      </w:r>
    </w:p>
  </w:endnote>
  <w:endnote w:type="continuationSeparator" w:id="0">
    <w:p w:rsidR="00EF054A" w:rsidRDefault="00EF0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54A" w:rsidRDefault="00EF054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next-textbox:#Text Box 1;mso-fit-shape-to-text:t">
            <w:txbxContent>
              <w:p w:rsidR="00EF054A" w:rsidRDefault="00EF054A" w:rsidP="0022049F">
                <w:pPr>
                  <w:jc w:val="both"/>
                </w:pPr>
                <w:r w:rsidRPr="00A03700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F054A" w:rsidRPr="009463AE" w:rsidRDefault="00EF054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F054A" w:rsidRDefault="00EF054A" w:rsidP="0022049F">
    <w:pPr>
      <w:pStyle w:val="Footer"/>
      <w:jc w:val="center"/>
      <w:rPr>
        <w:lang w:val="bg-BG"/>
      </w:rPr>
    </w:pPr>
  </w:p>
  <w:p w:rsidR="00EF054A" w:rsidRPr="009463AE" w:rsidRDefault="00EF054A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54A" w:rsidRDefault="00EF054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next-textbox:#Text Box 5;mso-fit-shape-to-text:t">
            <w:txbxContent>
              <w:p w:rsidR="00EF054A" w:rsidRDefault="00EF054A" w:rsidP="0022049F">
                <w:pPr>
                  <w:jc w:val="both"/>
                </w:pPr>
                <w:r w:rsidRPr="00A03700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F054A" w:rsidRPr="009463AE" w:rsidRDefault="00EF054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F054A" w:rsidRDefault="00EF054A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54A" w:rsidRDefault="00EF054A">
      <w:r>
        <w:separator/>
      </w:r>
    </w:p>
  </w:footnote>
  <w:footnote w:type="continuationSeparator" w:id="0">
    <w:p w:rsidR="00EF054A" w:rsidRDefault="00EF05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54A" w:rsidRPr="005B69F7" w:rsidRDefault="00EF054A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EF054A" w:rsidRPr="005B69F7" w:rsidRDefault="00EF054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F054A" w:rsidRPr="003106F6" w:rsidRDefault="00EF054A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F054A" w:rsidRPr="00ED1377" w:rsidRDefault="00EF054A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3D99"/>
    <w:rsid w:val="00016EDA"/>
    <w:rsid w:val="00021BF7"/>
    <w:rsid w:val="00024F2D"/>
    <w:rsid w:val="00025686"/>
    <w:rsid w:val="00027681"/>
    <w:rsid w:val="0002786B"/>
    <w:rsid w:val="00027D5B"/>
    <w:rsid w:val="00031439"/>
    <w:rsid w:val="00034C24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433B"/>
    <w:rsid w:val="00066F4E"/>
    <w:rsid w:val="00070191"/>
    <w:rsid w:val="00072B70"/>
    <w:rsid w:val="00075A14"/>
    <w:rsid w:val="000775A9"/>
    <w:rsid w:val="00084119"/>
    <w:rsid w:val="0008435F"/>
    <w:rsid w:val="000904AF"/>
    <w:rsid w:val="000931B0"/>
    <w:rsid w:val="000A4ED5"/>
    <w:rsid w:val="000B24C3"/>
    <w:rsid w:val="000C4CB2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6ECB"/>
    <w:rsid w:val="00107766"/>
    <w:rsid w:val="00115EDA"/>
    <w:rsid w:val="00121CAC"/>
    <w:rsid w:val="00123E51"/>
    <w:rsid w:val="00125FBE"/>
    <w:rsid w:val="00126AC5"/>
    <w:rsid w:val="00127630"/>
    <w:rsid w:val="00132E7B"/>
    <w:rsid w:val="00134AB7"/>
    <w:rsid w:val="00135F0F"/>
    <w:rsid w:val="00141A05"/>
    <w:rsid w:val="00143DAE"/>
    <w:rsid w:val="00156ED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76C9C"/>
    <w:rsid w:val="0018423C"/>
    <w:rsid w:val="001862D5"/>
    <w:rsid w:val="00190678"/>
    <w:rsid w:val="001916C0"/>
    <w:rsid w:val="0019386B"/>
    <w:rsid w:val="0019490D"/>
    <w:rsid w:val="00194A35"/>
    <w:rsid w:val="0019637F"/>
    <w:rsid w:val="0019717C"/>
    <w:rsid w:val="001977B6"/>
    <w:rsid w:val="001A1BFA"/>
    <w:rsid w:val="001A4987"/>
    <w:rsid w:val="001A5466"/>
    <w:rsid w:val="001A63C6"/>
    <w:rsid w:val="001B63D6"/>
    <w:rsid w:val="001C1376"/>
    <w:rsid w:val="001C22B3"/>
    <w:rsid w:val="001C3303"/>
    <w:rsid w:val="001C479F"/>
    <w:rsid w:val="001C6B0C"/>
    <w:rsid w:val="001D092E"/>
    <w:rsid w:val="001D2E90"/>
    <w:rsid w:val="001D4879"/>
    <w:rsid w:val="001E121D"/>
    <w:rsid w:val="001E1D29"/>
    <w:rsid w:val="001E2879"/>
    <w:rsid w:val="001E2CB3"/>
    <w:rsid w:val="001E4102"/>
    <w:rsid w:val="001E7413"/>
    <w:rsid w:val="001F416F"/>
    <w:rsid w:val="001F7FDA"/>
    <w:rsid w:val="0020273B"/>
    <w:rsid w:val="00203694"/>
    <w:rsid w:val="0020500C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0AA"/>
    <w:rsid w:val="00237946"/>
    <w:rsid w:val="00240CF2"/>
    <w:rsid w:val="002423EF"/>
    <w:rsid w:val="00242A4A"/>
    <w:rsid w:val="0024564B"/>
    <w:rsid w:val="002456A8"/>
    <w:rsid w:val="00246E16"/>
    <w:rsid w:val="00250531"/>
    <w:rsid w:val="00262EC7"/>
    <w:rsid w:val="002630A5"/>
    <w:rsid w:val="002639AF"/>
    <w:rsid w:val="002667A1"/>
    <w:rsid w:val="00266F3A"/>
    <w:rsid w:val="00267EAC"/>
    <w:rsid w:val="00272891"/>
    <w:rsid w:val="0027570A"/>
    <w:rsid w:val="0027600D"/>
    <w:rsid w:val="00280972"/>
    <w:rsid w:val="00281C00"/>
    <w:rsid w:val="00291153"/>
    <w:rsid w:val="002947C4"/>
    <w:rsid w:val="002A01D5"/>
    <w:rsid w:val="002A1E59"/>
    <w:rsid w:val="002A40DF"/>
    <w:rsid w:val="002A7535"/>
    <w:rsid w:val="002A780C"/>
    <w:rsid w:val="002A7C03"/>
    <w:rsid w:val="002A7C06"/>
    <w:rsid w:val="002B02B2"/>
    <w:rsid w:val="002B5A09"/>
    <w:rsid w:val="002B6C63"/>
    <w:rsid w:val="002B793E"/>
    <w:rsid w:val="002C24D4"/>
    <w:rsid w:val="002C2B66"/>
    <w:rsid w:val="002C415F"/>
    <w:rsid w:val="002C715F"/>
    <w:rsid w:val="002D00E0"/>
    <w:rsid w:val="002D0348"/>
    <w:rsid w:val="002D2A56"/>
    <w:rsid w:val="002D4222"/>
    <w:rsid w:val="002D59FE"/>
    <w:rsid w:val="002D716C"/>
    <w:rsid w:val="002E4040"/>
    <w:rsid w:val="002E4647"/>
    <w:rsid w:val="002F64C5"/>
    <w:rsid w:val="002F78B8"/>
    <w:rsid w:val="00301AA0"/>
    <w:rsid w:val="003049B9"/>
    <w:rsid w:val="0030576C"/>
    <w:rsid w:val="00306C68"/>
    <w:rsid w:val="003106F6"/>
    <w:rsid w:val="00320E6B"/>
    <w:rsid w:val="00320FB6"/>
    <w:rsid w:val="00321815"/>
    <w:rsid w:val="003235E7"/>
    <w:rsid w:val="00324E6D"/>
    <w:rsid w:val="00337E0F"/>
    <w:rsid w:val="003448CF"/>
    <w:rsid w:val="00346F7F"/>
    <w:rsid w:val="00355537"/>
    <w:rsid w:val="00357DB5"/>
    <w:rsid w:val="00360A71"/>
    <w:rsid w:val="00364678"/>
    <w:rsid w:val="00364C31"/>
    <w:rsid w:val="00366F76"/>
    <w:rsid w:val="00371948"/>
    <w:rsid w:val="00373B80"/>
    <w:rsid w:val="003757BF"/>
    <w:rsid w:val="003805FE"/>
    <w:rsid w:val="00380A9B"/>
    <w:rsid w:val="00383E59"/>
    <w:rsid w:val="00392137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D6E19"/>
    <w:rsid w:val="003D7F63"/>
    <w:rsid w:val="003E1A43"/>
    <w:rsid w:val="003E34E7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2457C"/>
    <w:rsid w:val="00425B06"/>
    <w:rsid w:val="00431861"/>
    <w:rsid w:val="00433045"/>
    <w:rsid w:val="00433B0C"/>
    <w:rsid w:val="00433ECD"/>
    <w:rsid w:val="00436536"/>
    <w:rsid w:val="0044287A"/>
    <w:rsid w:val="00445526"/>
    <w:rsid w:val="00446B2F"/>
    <w:rsid w:val="00454502"/>
    <w:rsid w:val="004572F6"/>
    <w:rsid w:val="004616BF"/>
    <w:rsid w:val="004673C1"/>
    <w:rsid w:val="00471D02"/>
    <w:rsid w:val="00472077"/>
    <w:rsid w:val="00476CD6"/>
    <w:rsid w:val="00477885"/>
    <w:rsid w:val="00485390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B6721"/>
    <w:rsid w:val="004C0357"/>
    <w:rsid w:val="004C2B39"/>
    <w:rsid w:val="004D1C4C"/>
    <w:rsid w:val="004E33EB"/>
    <w:rsid w:val="004E4F05"/>
    <w:rsid w:val="004E5272"/>
    <w:rsid w:val="004E72EB"/>
    <w:rsid w:val="004F25DB"/>
    <w:rsid w:val="004F2C70"/>
    <w:rsid w:val="004F3F45"/>
    <w:rsid w:val="004F55FE"/>
    <w:rsid w:val="004F5C8E"/>
    <w:rsid w:val="00501004"/>
    <w:rsid w:val="00502456"/>
    <w:rsid w:val="00503E3B"/>
    <w:rsid w:val="005069E4"/>
    <w:rsid w:val="00512528"/>
    <w:rsid w:val="00513BA5"/>
    <w:rsid w:val="00516466"/>
    <w:rsid w:val="005204BB"/>
    <w:rsid w:val="00523EC7"/>
    <w:rsid w:val="00527C1A"/>
    <w:rsid w:val="00531E84"/>
    <w:rsid w:val="00543628"/>
    <w:rsid w:val="005452D7"/>
    <w:rsid w:val="00546FF4"/>
    <w:rsid w:val="00547E76"/>
    <w:rsid w:val="00553C56"/>
    <w:rsid w:val="00553F40"/>
    <w:rsid w:val="0055537C"/>
    <w:rsid w:val="00555E33"/>
    <w:rsid w:val="005626EE"/>
    <w:rsid w:val="00563007"/>
    <w:rsid w:val="00565F47"/>
    <w:rsid w:val="00570D9D"/>
    <w:rsid w:val="00572451"/>
    <w:rsid w:val="00573C3F"/>
    <w:rsid w:val="00575F17"/>
    <w:rsid w:val="00577837"/>
    <w:rsid w:val="0058079A"/>
    <w:rsid w:val="00591729"/>
    <w:rsid w:val="00591DB7"/>
    <w:rsid w:val="0059271F"/>
    <w:rsid w:val="00594FD5"/>
    <w:rsid w:val="00596A68"/>
    <w:rsid w:val="005A3C05"/>
    <w:rsid w:val="005A429E"/>
    <w:rsid w:val="005A46A8"/>
    <w:rsid w:val="005B0975"/>
    <w:rsid w:val="005B2D66"/>
    <w:rsid w:val="005B69F7"/>
    <w:rsid w:val="005B7A5C"/>
    <w:rsid w:val="005C1289"/>
    <w:rsid w:val="005C3667"/>
    <w:rsid w:val="005C477D"/>
    <w:rsid w:val="005C504E"/>
    <w:rsid w:val="005C534C"/>
    <w:rsid w:val="005C5A21"/>
    <w:rsid w:val="005C77B2"/>
    <w:rsid w:val="005D0B38"/>
    <w:rsid w:val="005D0FB7"/>
    <w:rsid w:val="005D1E5F"/>
    <w:rsid w:val="005D3D64"/>
    <w:rsid w:val="005D3EBF"/>
    <w:rsid w:val="005E01FC"/>
    <w:rsid w:val="005E0F11"/>
    <w:rsid w:val="005E775B"/>
    <w:rsid w:val="005F1F5A"/>
    <w:rsid w:val="005F57CB"/>
    <w:rsid w:val="005F7635"/>
    <w:rsid w:val="00600773"/>
    <w:rsid w:val="00605D70"/>
    <w:rsid w:val="006111D9"/>
    <w:rsid w:val="00617E82"/>
    <w:rsid w:val="00632DFF"/>
    <w:rsid w:val="0064019D"/>
    <w:rsid w:val="00641E01"/>
    <w:rsid w:val="00645260"/>
    <w:rsid w:val="00646A0B"/>
    <w:rsid w:val="00647427"/>
    <w:rsid w:val="00651339"/>
    <w:rsid w:val="00654DF4"/>
    <w:rsid w:val="006574AB"/>
    <w:rsid w:val="00663501"/>
    <w:rsid w:val="006656F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A6EEE"/>
    <w:rsid w:val="006B765F"/>
    <w:rsid w:val="006C0EC4"/>
    <w:rsid w:val="006C299C"/>
    <w:rsid w:val="006C4781"/>
    <w:rsid w:val="006C49D7"/>
    <w:rsid w:val="006C7C93"/>
    <w:rsid w:val="006D0265"/>
    <w:rsid w:val="006D09FC"/>
    <w:rsid w:val="006D1C91"/>
    <w:rsid w:val="006D298C"/>
    <w:rsid w:val="006D7701"/>
    <w:rsid w:val="006E28CD"/>
    <w:rsid w:val="006E337A"/>
    <w:rsid w:val="006E68BC"/>
    <w:rsid w:val="006E7EF5"/>
    <w:rsid w:val="006F26FC"/>
    <w:rsid w:val="006F27D9"/>
    <w:rsid w:val="006F638C"/>
    <w:rsid w:val="00700808"/>
    <w:rsid w:val="00702AA5"/>
    <w:rsid w:val="0070397E"/>
    <w:rsid w:val="00703CC0"/>
    <w:rsid w:val="00705C3B"/>
    <w:rsid w:val="00711E7A"/>
    <w:rsid w:val="007237F4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FF0"/>
    <w:rsid w:val="007E05E9"/>
    <w:rsid w:val="007F26EC"/>
    <w:rsid w:val="007F2931"/>
    <w:rsid w:val="007F4657"/>
    <w:rsid w:val="007F6BE0"/>
    <w:rsid w:val="008030EF"/>
    <w:rsid w:val="0081409C"/>
    <w:rsid w:val="00814156"/>
    <w:rsid w:val="00814558"/>
    <w:rsid w:val="00815FC9"/>
    <w:rsid w:val="00817645"/>
    <w:rsid w:val="0082183E"/>
    <w:rsid w:val="00824886"/>
    <w:rsid w:val="00830149"/>
    <w:rsid w:val="00840783"/>
    <w:rsid w:val="00840A15"/>
    <w:rsid w:val="00841E6D"/>
    <w:rsid w:val="00843527"/>
    <w:rsid w:val="00843D6F"/>
    <w:rsid w:val="00847A2F"/>
    <w:rsid w:val="00847E91"/>
    <w:rsid w:val="00853C72"/>
    <w:rsid w:val="00856572"/>
    <w:rsid w:val="0085724E"/>
    <w:rsid w:val="0086143B"/>
    <w:rsid w:val="008728FF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027D"/>
    <w:rsid w:val="008A3212"/>
    <w:rsid w:val="008A4F68"/>
    <w:rsid w:val="008A7009"/>
    <w:rsid w:val="008B219A"/>
    <w:rsid w:val="008B28DB"/>
    <w:rsid w:val="008B30EF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8F6943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7F28"/>
    <w:rsid w:val="00931139"/>
    <w:rsid w:val="009312B6"/>
    <w:rsid w:val="00935B24"/>
    <w:rsid w:val="00936950"/>
    <w:rsid w:val="00941A7F"/>
    <w:rsid w:val="00942296"/>
    <w:rsid w:val="009463AE"/>
    <w:rsid w:val="00946A47"/>
    <w:rsid w:val="009565A3"/>
    <w:rsid w:val="00956C06"/>
    <w:rsid w:val="00956C66"/>
    <w:rsid w:val="0095726D"/>
    <w:rsid w:val="00964467"/>
    <w:rsid w:val="009659B1"/>
    <w:rsid w:val="00973665"/>
    <w:rsid w:val="009750DB"/>
    <w:rsid w:val="009920E4"/>
    <w:rsid w:val="0099527F"/>
    <w:rsid w:val="00995C0D"/>
    <w:rsid w:val="00997FB8"/>
    <w:rsid w:val="009A2ED6"/>
    <w:rsid w:val="009A46FE"/>
    <w:rsid w:val="009A5944"/>
    <w:rsid w:val="009B48A0"/>
    <w:rsid w:val="009C00D9"/>
    <w:rsid w:val="009C2B25"/>
    <w:rsid w:val="009C38F9"/>
    <w:rsid w:val="009C4C77"/>
    <w:rsid w:val="009C522D"/>
    <w:rsid w:val="009D2CD2"/>
    <w:rsid w:val="009D2E22"/>
    <w:rsid w:val="009D3589"/>
    <w:rsid w:val="009E17C9"/>
    <w:rsid w:val="00A0273D"/>
    <w:rsid w:val="00A03700"/>
    <w:rsid w:val="00A05DF9"/>
    <w:rsid w:val="00A06685"/>
    <w:rsid w:val="00A06CFC"/>
    <w:rsid w:val="00A1396A"/>
    <w:rsid w:val="00A23DC2"/>
    <w:rsid w:val="00A31458"/>
    <w:rsid w:val="00A328B3"/>
    <w:rsid w:val="00A340FE"/>
    <w:rsid w:val="00A40C9E"/>
    <w:rsid w:val="00A448AE"/>
    <w:rsid w:val="00A4652A"/>
    <w:rsid w:val="00A468F8"/>
    <w:rsid w:val="00A46FDC"/>
    <w:rsid w:val="00A476BC"/>
    <w:rsid w:val="00A51CE0"/>
    <w:rsid w:val="00A52CB1"/>
    <w:rsid w:val="00A710D1"/>
    <w:rsid w:val="00A763AD"/>
    <w:rsid w:val="00A80944"/>
    <w:rsid w:val="00A80AC2"/>
    <w:rsid w:val="00A82D09"/>
    <w:rsid w:val="00A82F76"/>
    <w:rsid w:val="00A83A5B"/>
    <w:rsid w:val="00A87915"/>
    <w:rsid w:val="00A9722C"/>
    <w:rsid w:val="00AA201B"/>
    <w:rsid w:val="00AA4574"/>
    <w:rsid w:val="00AA5032"/>
    <w:rsid w:val="00AA5C06"/>
    <w:rsid w:val="00AA60B8"/>
    <w:rsid w:val="00AB4F09"/>
    <w:rsid w:val="00AB6D29"/>
    <w:rsid w:val="00AB7547"/>
    <w:rsid w:val="00AB7C38"/>
    <w:rsid w:val="00AC0CF8"/>
    <w:rsid w:val="00AC593A"/>
    <w:rsid w:val="00AC74DB"/>
    <w:rsid w:val="00AD34CC"/>
    <w:rsid w:val="00AD77EF"/>
    <w:rsid w:val="00AE3CEA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B"/>
    <w:rsid w:val="00B1125C"/>
    <w:rsid w:val="00B12AEE"/>
    <w:rsid w:val="00B14E2C"/>
    <w:rsid w:val="00B1502C"/>
    <w:rsid w:val="00B200EC"/>
    <w:rsid w:val="00B232C5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0F61"/>
    <w:rsid w:val="00B73574"/>
    <w:rsid w:val="00B74F2D"/>
    <w:rsid w:val="00B76562"/>
    <w:rsid w:val="00B773FF"/>
    <w:rsid w:val="00B81D03"/>
    <w:rsid w:val="00B82E54"/>
    <w:rsid w:val="00B83F9D"/>
    <w:rsid w:val="00B84EA1"/>
    <w:rsid w:val="00B93709"/>
    <w:rsid w:val="00B9472C"/>
    <w:rsid w:val="00B9580C"/>
    <w:rsid w:val="00BA1A63"/>
    <w:rsid w:val="00BA2B37"/>
    <w:rsid w:val="00BA4EA7"/>
    <w:rsid w:val="00BA530F"/>
    <w:rsid w:val="00BA5655"/>
    <w:rsid w:val="00BB1B56"/>
    <w:rsid w:val="00BB4848"/>
    <w:rsid w:val="00BC2769"/>
    <w:rsid w:val="00BC6140"/>
    <w:rsid w:val="00BD3201"/>
    <w:rsid w:val="00BD3E37"/>
    <w:rsid w:val="00BD6F32"/>
    <w:rsid w:val="00BE007A"/>
    <w:rsid w:val="00BE2FB5"/>
    <w:rsid w:val="00BE468C"/>
    <w:rsid w:val="00BE62AF"/>
    <w:rsid w:val="00BF1A7F"/>
    <w:rsid w:val="00BF33E5"/>
    <w:rsid w:val="00BF4F84"/>
    <w:rsid w:val="00BF6B87"/>
    <w:rsid w:val="00C00F33"/>
    <w:rsid w:val="00C01ADC"/>
    <w:rsid w:val="00C02C90"/>
    <w:rsid w:val="00C0377B"/>
    <w:rsid w:val="00C03BE2"/>
    <w:rsid w:val="00C04396"/>
    <w:rsid w:val="00C05CF2"/>
    <w:rsid w:val="00C0795C"/>
    <w:rsid w:val="00C1164B"/>
    <w:rsid w:val="00C1303A"/>
    <w:rsid w:val="00C13D80"/>
    <w:rsid w:val="00C13F09"/>
    <w:rsid w:val="00C210EE"/>
    <w:rsid w:val="00C23E10"/>
    <w:rsid w:val="00C23EF6"/>
    <w:rsid w:val="00C2439E"/>
    <w:rsid w:val="00C3022B"/>
    <w:rsid w:val="00C37FFA"/>
    <w:rsid w:val="00C40256"/>
    <w:rsid w:val="00C40493"/>
    <w:rsid w:val="00C40A05"/>
    <w:rsid w:val="00C41553"/>
    <w:rsid w:val="00C46C9C"/>
    <w:rsid w:val="00C530E2"/>
    <w:rsid w:val="00C53BF9"/>
    <w:rsid w:val="00C5597C"/>
    <w:rsid w:val="00C612F3"/>
    <w:rsid w:val="00C61B25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83224"/>
    <w:rsid w:val="00C9051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5EBB"/>
    <w:rsid w:val="00CD6886"/>
    <w:rsid w:val="00CD6FF0"/>
    <w:rsid w:val="00CE04E3"/>
    <w:rsid w:val="00CE16D4"/>
    <w:rsid w:val="00CF0BA6"/>
    <w:rsid w:val="00CF0F2D"/>
    <w:rsid w:val="00CF2178"/>
    <w:rsid w:val="00CF6C31"/>
    <w:rsid w:val="00CF6DFC"/>
    <w:rsid w:val="00CF7D9A"/>
    <w:rsid w:val="00D00DA5"/>
    <w:rsid w:val="00D047CE"/>
    <w:rsid w:val="00D05D58"/>
    <w:rsid w:val="00D127FE"/>
    <w:rsid w:val="00D12D3A"/>
    <w:rsid w:val="00D13541"/>
    <w:rsid w:val="00D14868"/>
    <w:rsid w:val="00D15275"/>
    <w:rsid w:val="00D16EAD"/>
    <w:rsid w:val="00D17C8B"/>
    <w:rsid w:val="00D20C05"/>
    <w:rsid w:val="00D2322D"/>
    <w:rsid w:val="00D26A6C"/>
    <w:rsid w:val="00D31B84"/>
    <w:rsid w:val="00D33A38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5B62"/>
    <w:rsid w:val="00D76D3A"/>
    <w:rsid w:val="00D77ABA"/>
    <w:rsid w:val="00D82F62"/>
    <w:rsid w:val="00D8478C"/>
    <w:rsid w:val="00D87EDE"/>
    <w:rsid w:val="00D90E42"/>
    <w:rsid w:val="00D92A95"/>
    <w:rsid w:val="00D952D5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0D7B"/>
    <w:rsid w:val="00DC1D92"/>
    <w:rsid w:val="00DC3C97"/>
    <w:rsid w:val="00DD0567"/>
    <w:rsid w:val="00DD2398"/>
    <w:rsid w:val="00DD2800"/>
    <w:rsid w:val="00DD3029"/>
    <w:rsid w:val="00DE0A0C"/>
    <w:rsid w:val="00DE3DE0"/>
    <w:rsid w:val="00DE70F7"/>
    <w:rsid w:val="00DE7566"/>
    <w:rsid w:val="00DF06FF"/>
    <w:rsid w:val="00DF5854"/>
    <w:rsid w:val="00DF6676"/>
    <w:rsid w:val="00E047DB"/>
    <w:rsid w:val="00E06265"/>
    <w:rsid w:val="00E152B3"/>
    <w:rsid w:val="00E166E3"/>
    <w:rsid w:val="00E21862"/>
    <w:rsid w:val="00E26D9C"/>
    <w:rsid w:val="00E3126A"/>
    <w:rsid w:val="00E335EA"/>
    <w:rsid w:val="00E41A03"/>
    <w:rsid w:val="00E41CC6"/>
    <w:rsid w:val="00E41D0D"/>
    <w:rsid w:val="00E42572"/>
    <w:rsid w:val="00E5025C"/>
    <w:rsid w:val="00E51FB3"/>
    <w:rsid w:val="00E5591A"/>
    <w:rsid w:val="00E604EE"/>
    <w:rsid w:val="00E60BA4"/>
    <w:rsid w:val="00E67781"/>
    <w:rsid w:val="00E727D5"/>
    <w:rsid w:val="00E75868"/>
    <w:rsid w:val="00E75BF3"/>
    <w:rsid w:val="00E7605C"/>
    <w:rsid w:val="00E77288"/>
    <w:rsid w:val="00E835D8"/>
    <w:rsid w:val="00E84219"/>
    <w:rsid w:val="00E91FE5"/>
    <w:rsid w:val="00E943C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E5977"/>
    <w:rsid w:val="00EF03B0"/>
    <w:rsid w:val="00EF054A"/>
    <w:rsid w:val="00EF2842"/>
    <w:rsid w:val="00F05757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523B"/>
    <w:rsid w:val="00F360F2"/>
    <w:rsid w:val="00F36971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1F6"/>
    <w:rsid w:val="00F75B71"/>
    <w:rsid w:val="00F75D6C"/>
    <w:rsid w:val="00F772FF"/>
    <w:rsid w:val="00F94B8F"/>
    <w:rsid w:val="00F96D94"/>
    <w:rsid w:val="00FA080C"/>
    <w:rsid w:val="00FB1A28"/>
    <w:rsid w:val="00FB4C34"/>
    <w:rsid w:val="00FC3ABA"/>
    <w:rsid w:val="00FC3E8D"/>
    <w:rsid w:val="00FC767E"/>
    <w:rsid w:val="00FD0EC8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013D99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5A46A8"/>
    <w:rPr>
      <w:rFonts w:eastAsia="SimSun"/>
      <w:sz w:val="24"/>
      <w:lang w:val="bg-BG" w:eastAsia="zh-CN"/>
    </w:rPr>
  </w:style>
  <w:style w:type="character" w:customStyle="1" w:styleId="CharChar9">
    <w:name w:val="Char Char9"/>
    <w:uiPriority w:val="99"/>
    <w:rsid w:val="00AA5C06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956C06"/>
    <w:rPr>
      <w:rFonts w:eastAsia="SimSun"/>
      <w:sz w:val="24"/>
      <w:lang w:val="bg-BG" w:eastAsia="zh-CN"/>
    </w:rPr>
  </w:style>
  <w:style w:type="paragraph" w:customStyle="1" w:styleId="CharCharChar0">
    <w:name w:val="Char Char Знак Char"/>
    <w:basedOn w:val="Normal"/>
    <w:uiPriority w:val="99"/>
    <w:rsid w:val="00EE5977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1">
    <w:name w:val="Char Char11"/>
    <w:uiPriority w:val="99"/>
    <w:rsid w:val="006656F1"/>
    <w:rPr>
      <w:rFonts w:eastAsia="SimSun"/>
      <w:sz w:val="24"/>
      <w:lang w:val="bg-BG" w:eastAsia="zh-CN"/>
    </w:rPr>
  </w:style>
  <w:style w:type="character" w:customStyle="1" w:styleId="CharChar12">
    <w:name w:val="Char Char12"/>
    <w:uiPriority w:val="99"/>
    <w:rsid w:val="00F772FF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371948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502456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DC0D7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50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3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3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3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2</Pages>
  <Words>711</Words>
  <Characters>4057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14</cp:revision>
  <cp:lastPrinted>2014-01-21T08:16:00Z</cp:lastPrinted>
  <dcterms:created xsi:type="dcterms:W3CDTF">2014-01-21T07:54:00Z</dcterms:created>
  <dcterms:modified xsi:type="dcterms:W3CDTF">2014-01-21T08:17:00Z</dcterms:modified>
</cp:coreProperties>
</file>